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C45" w:rsidRPr="003C59B6" w:rsidRDefault="003F4C45" w:rsidP="003C59B6">
      <w:pPr>
        <w:spacing w:after="0"/>
        <w:rPr>
          <w:rFonts w:ascii="Times New Roman" w:hAnsi="Times New Roman" w:cs="Times New Roman"/>
          <w:b/>
          <w:bCs/>
          <w:sz w:val="28"/>
          <w:szCs w:val="28"/>
        </w:rPr>
      </w:pPr>
      <w:r w:rsidRPr="003C59B6">
        <w:rPr>
          <w:b/>
          <w:bCs/>
        </w:rPr>
        <w:t xml:space="preserve">                                                     </w:t>
      </w:r>
      <w:r w:rsidRPr="003C59B6">
        <w:rPr>
          <w:rFonts w:ascii="Times New Roman" w:hAnsi="Times New Roman" w:cs="Times New Roman"/>
          <w:b/>
          <w:bCs/>
          <w:sz w:val="28"/>
          <w:szCs w:val="28"/>
        </w:rPr>
        <w:t>VẤN ĐỀ PHÁT TRIỂN NÔNG NGHIỆP.</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 xml:space="preserve">Câu 1: Vấn đề sản xuất lương thực ở nước ta luôn luôn được nhà nước ưu tiên phát triển vì: </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A. Đảm bảo an ninh lương thực cho dân số nước ta.</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B. Đảm bảo nguồn thức ăn cho chăn nuôi phát triển bền vững.</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C. Tạo ra nhiều việc làm mới cho người lao động, hạn chế được thất nghiệp.</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D. Cung cấp nhiều mặt hàng xuất khẩu</w:t>
      </w:r>
      <w:r>
        <w:rPr>
          <w:rFonts w:ascii="Times New Roman" w:hAnsi="Times New Roman" w:cs="Times New Roman"/>
          <w:sz w:val="28"/>
          <w:szCs w:val="28"/>
          <w:lang w:val="vi-VN"/>
        </w:rPr>
        <w:t>,</w:t>
      </w:r>
      <w:r>
        <w:rPr>
          <w:rFonts w:ascii="Times New Roman" w:hAnsi="Times New Roman" w:cs="Times New Roman"/>
          <w:sz w:val="28"/>
          <w:szCs w:val="28"/>
        </w:rPr>
        <w:t xml:space="preserve"> là nguồn thu ngoại tệ chính cho đất nước.</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 xml:space="preserve">Câu 2: Những khó khăn </w:t>
      </w:r>
      <w:r>
        <w:rPr>
          <w:rFonts w:ascii="Times New Roman" w:hAnsi="Times New Roman" w:cs="Times New Roman"/>
          <w:sz w:val="28"/>
          <w:szCs w:val="28"/>
          <w:lang w:val="vi-VN"/>
        </w:rPr>
        <w:t xml:space="preserve">chủ yếu </w:t>
      </w:r>
      <w:r>
        <w:rPr>
          <w:rFonts w:ascii="Times New Roman" w:hAnsi="Times New Roman" w:cs="Times New Roman"/>
          <w:sz w:val="28"/>
          <w:szCs w:val="28"/>
        </w:rPr>
        <w:t>do thiên nhiên gây ra đối với sản xuất lương thực ở nước ta là:</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A. Thiên tai: bão lụt, hạn hán…, sâu bệnh làm ảnh hưởng đến năng suất</w:t>
      </w:r>
      <w:r>
        <w:rPr>
          <w:rFonts w:ascii="Times New Roman" w:hAnsi="Times New Roman" w:cs="Times New Roman"/>
          <w:sz w:val="28"/>
          <w:szCs w:val="28"/>
          <w:lang w:val="vi-VN"/>
        </w:rPr>
        <w:t>,</w:t>
      </w:r>
      <w:r>
        <w:rPr>
          <w:rFonts w:ascii="Times New Roman" w:hAnsi="Times New Roman" w:cs="Times New Roman"/>
          <w:sz w:val="28"/>
          <w:szCs w:val="28"/>
        </w:rPr>
        <w:t xml:space="preserve"> sản lượng lương thực.</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B. Hiện tượng hoang mạc hóa đất đai xảy ra ở nhiều nơi làm giảm diện tích trồng cây lương thực.</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C. Tình trạng thiếu nước vào mùa khô xảy ra ở nhiều vùng, làm giảm diện tích đất trồng cây lương thực.</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D. Hiện tượng xói mòn, sạt lở đất ở miền núi làm mất đất sản xuất lương thực.</w:t>
      </w:r>
    </w:p>
    <w:p w:rsidR="003F4C45" w:rsidRDefault="003F4C45" w:rsidP="006E591B">
      <w:pPr>
        <w:spacing w:after="0"/>
        <w:rPr>
          <w:rFonts w:ascii="Times New Roman" w:hAnsi="Times New Roman" w:cs="Times New Roman"/>
          <w:sz w:val="28"/>
          <w:szCs w:val="28"/>
        </w:rPr>
      </w:pPr>
      <w:r>
        <w:rPr>
          <w:rFonts w:ascii="Times New Roman" w:hAnsi="Times New Roman" w:cs="Times New Roman"/>
          <w:sz w:val="28"/>
          <w:szCs w:val="28"/>
        </w:rPr>
        <w:t>Câu 3: Muốn đa dạng hóa sản xuất nông nghiệp thì nước ta phải giải quyết được vấn đề gì trước tiên:</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A.</w:t>
      </w:r>
      <w:r w:rsidRPr="003C59B6">
        <w:rPr>
          <w:rFonts w:ascii="Times New Roman" w:hAnsi="Times New Roman" w:cs="Times New Roman"/>
          <w:sz w:val="28"/>
          <w:szCs w:val="28"/>
        </w:rPr>
        <w:t xml:space="preserve"> </w:t>
      </w:r>
      <w:r>
        <w:rPr>
          <w:rFonts w:ascii="Times New Roman" w:hAnsi="Times New Roman" w:cs="Times New Roman"/>
          <w:sz w:val="28"/>
          <w:szCs w:val="28"/>
        </w:rPr>
        <w:t>Đảm bảo an ninh lương thực cho dân số nước ta.</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B. Phát triển hệ thống thủy lợi ở các vùng, để giải quyết vấn đề thiếu nước mùa khô.</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C. Phát triển mạng lưới đường giao thông nông thôn.</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D. Mở rộng quy mô các cơ sở chế biến nông sản phục vụ xuất khẩu.</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Câu 4</w:t>
      </w:r>
      <w:r>
        <w:rPr>
          <w:rFonts w:ascii="Times New Roman" w:hAnsi="Times New Roman" w:cs="Times New Roman"/>
          <w:sz w:val="28"/>
          <w:szCs w:val="28"/>
          <w:lang w:val="vi-VN"/>
        </w:rPr>
        <w:t xml:space="preserve">: Để khai thác có hiệu quả điều kiện tự nhiên, tài nguyên đất, nước, khí hậu, trong sản xuất lương thực </w:t>
      </w:r>
      <w:r>
        <w:rPr>
          <w:rFonts w:ascii="Times New Roman" w:hAnsi="Times New Roman" w:cs="Times New Roman"/>
          <w:sz w:val="28"/>
          <w:szCs w:val="28"/>
        </w:rPr>
        <w:t>cần có biện pháp gì thích hợp:</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A. Sản xuất lương thực phù hợp với các vùng sinh thái nông nghiệp.</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B. Đẩy mạnh thâm canh trong sản xuất cây lương thực ở các vùng.</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C. Khai hoang để mở rộng diện tích trồng cây lương thực.</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D. Trồng các giống cây lương thực ngắn ngày cho năng suất cao.</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Câu 5: Trong những năm qua diện tích trồng lúa của nước ta biến động như thế nào là đúng?</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A. Diện tích trồng lúa tăng không liên tục qua các năm.</w:t>
      </w:r>
    </w:p>
    <w:p w:rsidR="003F4C45" w:rsidRDefault="003F4C45" w:rsidP="003C59B6">
      <w:pPr>
        <w:spacing w:after="0"/>
        <w:rPr>
          <w:rFonts w:ascii="Times New Roman" w:hAnsi="Times New Roman" w:cs="Times New Roman"/>
          <w:sz w:val="28"/>
          <w:szCs w:val="28"/>
        </w:rPr>
      </w:pPr>
      <w:r>
        <w:rPr>
          <w:rFonts w:ascii="Times New Roman" w:hAnsi="Times New Roman" w:cs="Times New Roman"/>
          <w:sz w:val="28"/>
          <w:szCs w:val="28"/>
        </w:rPr>
        <w:t>B. Diện tích trồng lúa từ năm 1980 đến năm 2002 tăng được 1,4 lần.</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C.</w:t>
      </w:r>
      <w:r w:rsidRPr="007526B9">
        <w:rPr>
          <w:rFonts w:ascii="Times New Roman" w:hAnsi="Times New Roman" w:cs="Times New Roman"/>
          <w:sz w:val="28"/>
          <w:szCs w:val="28"/>
        </w:rPr>
        <w:t xml:space="preserve"> </w:t>
      </w:r>
      <w:r>
        <w:rPr>
          <w:rFonts w:ascii="Times New Roman" w:hAnsi="Times New Roman" w:cs="Times New Roman"/>
          <w:sz w:val="28"/>
          <w:szCs w:val="28"/>
        </w:rPr>
        <w:t>Diện tích trồng lúa từ năm 2002 đến năm 2005 tăng được 1,02 lần.</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lang w:val="vi-VN"/>
        </w:rPr>
        <w:t>D</w:t>
      </w:r>
      <w:r>
        <w:rPr>
          <w:rFonts w:ascii="Times New Roman" w:hAnsi="Times New Roman" w:cs="Times New Roman"/>
          <w:sz w:val="28"/>
          <w:szCs w:val="28"/>
        </w:rPr>
        <w:t>.</w:t>
      </w:r>
      <w:r w:rsidRPr="007526B9">
        <w:rPr>
          <w:rFonts w:ascii="Times New Roman" w:hAnsi="Times New Roman" w:cs="Times New Roman"/>
          <w:sz w:val="28"/>
          <w:szCs w:val="28"/>
        </w:rPr>
        <w:t xml:space="preserve"> </w:t>
      </w:r>
      <w:r>
        <w:rPr>
          <w:rFonts w:ascii="Times New Roman" w:hAnsi="Times New Roman" w:cs="Times New Roman"/>
          <w:sz w:val="28"/>
          <w:szCs w:val="28"/>
        </w:rPr>
        <w:t>Diện tích trồng lúa từ năm 1980 đến năm 2005 tăng liên tục được 1,3 lần.</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Câu 6: Từ năm 1980 đến năm 1990 năng suất lúa của nước ta tăng lên được bao nhiêu</w:t>
      </w:r>
      <w:r>
        <w:rPr>
          <w:rFonts w:ascii="Times New Roman" w:hAnsi="Times New Roman" w:cs="Times New Roman"/>
          <w:sz w:val="28"/>
          <w:szCs w:val="28"/>
          <w:lang w:val="vi-VN"/>
        </w:rPr>
        <w:t xml:space="preserve"> tạ/ha</w:t>
      </w:r>
      <w:r>
        <w:rPr>
          <w:rFonts w:ascii="Times New Roman" w:hAnsi="Times New Roman" w:cs="Times New Roman"/>
          <w:sz w:val="28"/>
          <w:szCs w:val="28"/>
        </w:rPr>
        <w:t>?</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A.10,8 tạ/ha.              B. 10,7 tạ/ha.               C. 10,6 tạ/ha.             D. 10,5 tạ/ ha.</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 xml:space="preserve">Câu 7: Nguyên nhân quan trọng nhất làm </w:t>
      </w:r>
      <w:r>
        <w:rPr>
          <w:rFonts w:ascii="Times New Roman" w:hAnsi="Times New Roman" w:cs="Times New Roman"/>
          <w:sz w:val="28"/>
          <w:szCs w:val="28"/>
          <w:lang w:val="vi-VN"/>
        </w:rPr>
        <w:t>tăng</w:t>
      </w:r>
      <w:r>
        <w:rPr>
          <w:rFonts w:ascii="Times New Roman" w:hAnsi="Times New Roman" w:cs="Times New Roman"/>
          <w:sz w:val="28"/>
          <w:szCs w:val="28"/>
        </w:rPr>
        <w:t xml:space="preserve"> năng suất lúa của nước ta, trong thời gian</w:t>
      </w:r>
      <w:r>
        <w:rPr>
          <w:rFonts w:ascii="Times New Roman" w:hAnsi="Times New Roman" w:cs="Times New Roman"/>
          <w:sz w:val="28"/>
          <w:szCs w:val="28"/>
          <w:lang w:val="vi-VN"/>
        </w:rPr>
        <w:t xml:space="preserve"> qua </w:t>
      </w:r>
      <w:r>
        <w:rPr>
          <w:rFonts w:ascii="Times New Roman" w:hAnsi="Times New Roman" w:cs="Times New Roman"/>
          <w:sz w:val="28"/>
          <w:szCs w:val="28"/>
        </w:rPr>
        <w:t>là:</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sz w:val="28"/>
          <w:szCs w:val="28"/>
          <w:lang w:val="vi-VN"/>
        </w:rPr>
        <w:t xml:space="preserve"> </w:t>
      </w:r>
      <w:r>
        <w:rPr>
          <w:rFonts w:ascii="Times New Roman" w:hAnsi="Times New Roman" w:cs="Times New Roman"/>
          <w:sz w:val="28"/>
          <w:szCs w:val="28"/>
        </w:rPr>
        <w:t>Trình độ thâm canh cây lúa của người nông dân có nhiều tiến bộ.</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B. Sử dụng nhiều giống lúa ngắn ngày cho năng suất cao.</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C. Hệ thống thủy lợi được xây dựng</w:t>
      </w:r>
      <w:r>
        <w:rPr>
          <w:rFonts w:ascii="Times New Roman" w:hAnsi="Times New Roman" w:cs="Times New Roman"/>
          <w:sz w:val="28"/>
          <w:szCs w:val="28"/>
          <w:lang w:val="vi-VN"/>
        </w:rPr>
        <w:t xml:space="preserve"> tốt</w:t>
      </w:r>
      <w:r>
        <w:rPr>
          <w:rFonts w:ascii="Times New Roman" w:hAnsi="Times New Roman" w:cs="Times New Roman"/>
          <w:sz w:val="28"/>
          <w:szCs w:val="28"/>
        </w:rPr>
        <w:t>, chủ động được nguồn nước.</w:t>
      </w:r>
    </w:p>
    <w:p w:rsidR="003F4C45" w:rsidRDefault="003F4C45" w:rsidP="007526B9">
      <w:pPr>
        <w:spacing w:after="0"/>
        <w:rPr>
          <w:rFonts w:ascii="Times New Roman" w:hAnsi="Times New Roman" w:cs="Times New Roman"/>
          <w:sz w:val="28"/>
          <w:szCs w:val="28"/>
        </w:rPr>
      </w:pPr>
      <w:r>
        <w:rPr>
          <w:rFonts w:ascii="Times New Roman" w:hAnsi="Times New Roman" w:cs="Times New Roman"/>
          <w:sz w:val="28"/>
          <w:szCs w:val="28"/>
        </w:rPr>
        <w:t>D. Sử dụng nhiều phân bón, thuốc trừ sâu diệt cỏ.</w:t>
      </w:r>
    </w:p>
    <w:p w:rsidR="003F4C45" w:rsidRDefault="003F4C45" w:rsidP="007526B9">
      <w:pPr>
        <w:spacing w:after="0"/>
        <w:rPr>
          <w:rFonts w:ascii="Times New Roman" w:hAnsi="Times New Roman" w:cs="Times New Roman"/>
          <w:sz w:val="28"/>
          <w:szCs w:val="28"/>
          <w:lang w:val="vi-VN"/>
        </w:rPr>
      </w:pPr>
      <w:r>
        <w:rPr>
          <w:sz w:val="28"/>
          <w:szCs w:val="28"/>
        </w:rPr>
        <w:t xml:space="preserve"> </w:t>
      </w:r>
      <w:r>
        <w:rPr>
          <w:rFonts w:ascii="Times New Roman" w:hAnsi="Times New Roman" w:cs="Times New Roman"/>
          <w:sz w:val="28"/>
          <w:szCs w:val="28"/>
          <w:lang w:val="vi-VN"/>
        </w:rPr>
        <w:t>Câu 8: Sản lượng lúa của nước ta từ năm 1980 đến năm 1990 tăng lên bao nhiêu lần?</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1,655 lần.             B. 1,654 lần.                 C.1,653 lần.                 D. 1,652 lần.</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9: Thành công lớn nhất trong sản xuất lương thực của nước ta hiện nay là gì?</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Việt Nam đã trở thành một nước xuất khẩu gạo hàng đầu thế giới.</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B. Bình quân lương thực có hạt trên đầu người là hơn 470 kg/năm. </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Nước ta đã sản xuất đủ lương thực cho nhân dân.</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Sản lượng lương thực sản xuất ra hàng năm đều tăng.</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10: Khẳng định nào dưới đây đúng khi nói về vấn đề sản xuất lương thực ở Đồng bằng sông Cửu Long:</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Là vùng sản xuất lương thực lớn nhất nước ta.</w:t>
      </w:r>
    </w:p>
    <w:p w:rsidR="003F4C45" w:rsidRDefault="003F4C45" w:rsidP="00793BE9">
      <w:pPr>
        <w:spacing w:after="0"/>
        <w:rPr>
          <w:rFonts w:ascii="Times New Roman" w:hAnsi="Times New Roman" w:cs="Times New Roman"/>
          <w:sz w:val="28"/>
          <w:szCs w:val="28"/>
          <w:lang w:val="vi-VN"/>
        </w:rPr>
      </w:pPr>
      <w:r>
        <w:rPr>
          <w:rFonts w:ascii="Times New Roman" w:hAnsi="Times New Roman" w:cs="Times New Roman"/>
          <w:sz w:val="28"/>
          <w:szCs w:val="28"/>
          <w:lang w:val="vi-VN"/>
        </w:rPr>
        <w:t>B. Chiếm trên 50 % diện tích và trên 50 % sản lượng lương thực cả nước.</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Có mức bình quân lương thực đầu người cao gấp 2,5 lần cả nước.</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Có năng suất lúa cao nhất cả nước.</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11: Khẳng định nào sai dưới đây khi nói về vấn đề sản xuất lương thực ở Đồng bằng sông Hồng:</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Có năng suất lúa thấp hơn đồng bằng sông Cửu Long.</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B. Là vùng sản xuất lương thực lớn thứ hai cả nước.</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Sản lượng lương thực bình quân đầu người thấp.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Trình độ thâm canh lúa của nông dân khá cao.</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12: Điều kiện tự nhiên nước ta cho phép trồng được các loại cây công nghiệp nào dưới đây:</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Cây công nghiệp nhiệt đới, cận nhiệt đới.</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B. Cây công nghiệp nhiệt đới là chủ yếu.</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Cây công nghiệp có nguồn gốc cận nhiệt đới.</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Cây công nghiệp nhiệt đới, cận nhiệt và ôn đới.</w:t>
      </w:r>
    </w:p>
    <w:p w:rsidR="003F4C45" w:rsidRDefault="003F4C45" w:rsidP="00E01C92">
      <w:pPr>
        <w:spacing w:after="0"/>
        <w:rPr>
          <w:rFonts w:ascii="Times New Roman" w:hAnsi="Times New Roman" w:cs="Times New Roman"/>
          <w:sz w:val="28"/>
          <w:szCs w:val="28"/>
          <w:lang w:val="vi-VN"/>
        </w:rPr>
      </w:pPr>
      <w:r>
        <w:rPr>
          <w:rFonts w:ascii="Times New Roman" w:hAnsi="Times New Roman" w:cs="Times New Roman"/>
          <w:sz w:val="28"/>
          <w:szCs w:val="28"/>
          <w:lang w:val="vi-VN"/>
        </w:rPr>
        <w:t>Câu 13: Điều kiện tự nhiên nước ta cho phép trồng được nhiều loại cây công nghiệp vì:</w:t>
      </w:r>
    </w:p>
    <w:p w:rsidR="003F4C45" w:rsidRDefault="003F4C45" w:rsidP="00E01C92">
      <w:pPr>
        <w:spacing w:after="0"/>
        <w:rPr>
          <w:rFonts w:ascii="Times New Roman" w:hAnsi="Times New Roman" w:cs="Times New Roman"/>
          <w:sz w:val="28"/>
          <w:szCs w:val="28"/>
          <w:lang w:val="vi-VN"/>
        </w:rPr>
      </w:pPr>
      <w:r>
        <w:rPr>
          <w:rFonts w:ascii="Times New Roman" w:hAnsi="Times New Roman" w:cs="Times New Roman"/>
          <w:sz w:val="28"/>
          <w:szCs w:val="28"/>
          <w:lang w:val="vi-VN"/>
        </w:rPr>
        <w:t>A. Có nhiều loại đất thích hợp với nhiều loại cây công nghiệp.</w:t>
      </w:r>
    </w:p>
    <w:p w:rsidR="003F4C45" w:rsidRDefault="003F4C45" w:rsidP="00E01C92">
      <w:pPr>
        <w:spacing w:after="0"/>
        <w:rPr>
          <w:rFonts w:ascii="Times New Roman" w:hAnsi="Times New Roman" w:cs="Times New Roman"/>
          <w:sz w:val="28"/>
          <w:szCs w:val="28"/>
          <w:lang w:val="vi-VN"/>
        </w:rPr>
      </w:pPr>
      <w:r>
        <w:rPr>
          <w:rFonts w:ascii="Times New Roman" w:hAnsi="Times New Roman" w:cs="Times New Roman"/>
          <w:sz w:val="28"/>
          <w:szCs w:val="28"/>
          <w:lang w:val="vi-VN"/>
        </w:rPr>
        <w:t>B. Nước ta có khí hậu nhiệt đới nóng, thích hợp với nhiều loại cây công nghiệp.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Nước ta có mạng lưới sông ngòi dày đặc cung cấp nước tưới.</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Địa hình nước ta chủ yếu là đồi núi thuận lợi cho trồng cây công nghiệp.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14: Nguyên nhân chính khiến nước ta trồng được nhiều loại cây công nghiệp nhiệt đới là?</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Nước ta có khí hậu nhiệt đới nóng ẩm.</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B. Có nhiều loại đất thích hợp với nhiều loại cây công nghiệp.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Địa hình có nhiều cao nguyên badan khá bằng phẳng.</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Địa hình và đất thích hợp với nhiều loại cây công nghiệp nhiệt đới.</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15: Điều kiện dân cư - xã hội của nước ta có thuận lợi gì cho việc phát triển cây công nghiệp: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Nguồn lao động dồi dào.</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B. Thị trường tiêu thụ rộng lớn, ổn định.</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Mạng lưới các cơ sở chế biến phát triển.</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Nhà nước đầu tư phát triển cây công nghiệp.</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Câu 16: Năm 2005 tỉ trọng diện tích cây công nghiệp lâu năm chiếm bao nhiêu % cơ cấu diện tích cây công nghiệp nước ta: </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65 %.                           B. 64 %.                         C. 63  %.                       D. 62 %.</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Câu 17: Các cây công nghiệp lâu năm ở nước ta chủ yếu là:</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A. Cà phê, cao su, hồ tiêu, điều, dừa, chè.</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B. Cà phê, cao su, hồ tiêu, thuốc lá, dừa, chè.</w:t>
      </w:r>
    </w:p>
    <w:p w:rsidR="003F4C45"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C. Cà phê, cao su, hồ tiêu, bông, điều, chè.</w:t>
      </w:r>
    </w:p>
    <w:p w:rsidR="003F4C45" w:rsidRPr="00A37A3F" w:rsidRDefault="003F4C45" w:rsidP="007526B9">
      <w:pPr>
        <w:spacing w:after="0"/>
        <w:rPr>
          <w:rFonts w:ascii="Times New Roman" w:hAnsi="Times New Roman" w:cs="Times New Roman"/>
          <w:sz w:val="28"/>
          <w:szCs w:val="28"/>
          <w:lang w:val="vi-VN"/>
        </w:rPr>
      </w:pPr>
      <w:r>
        <w:rPr>
          <w:rFonts w:ascii="Times New Roman" w:hAnsi="Times New Roman" w:cs="Times New Roman"/>
          <w:sz w:val="28"/>
          <w:szCs w:val="28"/>
          <w:lang w:val="vi-VN"/>
        </w:rPr>
        <w:t>D. Cà phê, cao su, hồ tiêu, điều, chè.</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Câu 18: Các cây công nghiệp hàng năm ở nước ta chủ yếu là:</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A. Mía, lạc, đậu tương, bông, đay, cói, dâu tằm, thuốc lá.</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B. Mía, lạc, đậu tương, bông, điều, cói, hồ tiêu, thuốc lá.</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 Mía, lạc, đậu tương, bông, đay, dâu tằm, chè, thuốc lá.</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D. Mía, điều, đậu tương, hồ tiêu, đay, cói, dâu tằm, thuốc lá.</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Câu 19: Cây cà phê được trồng chủ yếu trên loại đất nào dưới đây?</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A. Đất đỏ badan.</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B. Đất xám bạc màu trên phù sa cổ.</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 Đất đỏ badan, đất xám bạc màu trên phù sa cổ.</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D. Đất feralit nâu đỏ.</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Câu 20: Cây cà phê được trồng ở các vùng nào của nước ta dưới đây?</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A. Tây Nguyên, Đông Nam Bộ, Bắc Trung Bộ, Tây Bắc.</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B. Tây Nguyên, Bắc Trung Bộ, Đông Bắc.</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C. Đông Nam Bộ, Bắc Trung Bộ, Tây Bắc.</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D. Tây Nguyên, Đông Nam Bộ, Trung Bộ, Tây Bắc.</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Câu 21: Khẳng định nào sai dưới đây khi nói về phân bố các loại cây công nghiệp lâu năm ở nước ta?</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A. Cà phê được trồng ở Tây Nguyên, Đông Nam Bộ, Duyên hải miền Trung.</w:t>
      </w:r>
    </w:p>
    <w:p w:rsidR="003F4C45" w:rsidRDefault="003F4C45" w:rsidP="00EF2BB0">
      <w:pPr>
        <w:spacing w:after="0"/>
        <w:rPr>
          <w:rFonts w:ascii="Times New Roman" w:hAnsi="Times New Roman" w:cs="Times New Roman"/>
          <w:sz w:val="28"/>
          <w:szCs w:val="28"/>
          <w:lang w:val="vi-VN"/>
        </w:rPr>
      </w:pPr>
      <w:r>
        <w:rPr>
          <w:rFonts w:ascii="Times New Roman" w:hAnsi="Times New Roman" w:cs="Times New Roman"/>
          <w:sz w:val="28"/>
          <w:szCs w:val="28"/>
          <w:lang w:val="vi-VN"/>
        </w:rPr>
        <w:t>B. Cao su được trồng ở Đông Nam Bộ, Tây Nguyên, một số tỉnh Duyên hải miền Trung.</w:t>
      </w:r>
    </w:p>
    <w:p w:rsidR="003F4C45" w:rsidRDefault="003F4C45" w:rsidP="00553B14">
      <w:pPr>
        <w:spacing w:after="0"/>
        <w:rPr>
          <w:rFonts w:ascii="Times New Roman" w:hAnsi="Times New Roman" w:cs="Times New Roman"/>
          <w:sz w:val="28"/>
          <w:szCs w:val="28"/>
          <w:lang w:val="vi-VN"/>
        </w:rPr>
      </w:pPr>
      <w:r>
        <w:rPr>
          <w:rFonts w:ascii="Times New Roman" w:hAnsi="Times New Roman" w:cs="Times New Roman"/>
          <w:sz w:val="28"/>
          <w:szCs w:val="28"/>
          <w:lang w:val="vi-VN"/>
        </w:rPr>
        <w:t>C. Hồ tiêu</w:t>
      </w:r>
      <w:r w:rsidRPr="00553B14">
        <w:rPr>
          <w:rFonts w:ascii="Times New Roman" w:hAnsi="Times New Roman" w:cs="Times New Roman"/>
          <w:sz w:val="28"/>
          <w:szCs w:val="28"/>
          <w:lang w:val="vi-VN"/>
        </w:rPr>
        <w:t xml:space="preserve"> </w:t>
      </w:r>
      <w:r>
        <w:rPr>
          <w:rFonts w:ascii="Times New Roman" w:hAnsi="Times New Roman" w:cs="Times New Roman"/>
          <w:sz w:val="28"/>
          <w:szCs w:val="28"/>
          <w:lang w:val="vi-VN"/>
        </w:rPr>
        <w:t>được trồng ở Tây Nguyên,</w:t>
      </w:r>
      <w:r w:rsidRPr="00553B14">
        <w:rPr>
          <w:rFonts w:ascii="Times New Roman" w:hAnsi="Times New Roman" w:cs="Times New Roman"/>
          <w:sz w:val="28"/>
          <w:szCs w:val="28"/>
          <w:lang w:val="vi-VN"/>
        </w:rPr>
        <w:t xml:space="preserve"> </w:t>
      </w:r>
      <w:r>
        <w:rPr>
          <w:rFonts w:ascii="Times New Roman" w:hAnsi="Times New Roman" w:cs="Times New Roman"/>
          <w:sz w:val="28"/>
          <w:szCs w:val="28"/>
          <w:lang w:val="vi-VN"/>
        </w:rPr>
        <w:t>Đông Nam Bộ, Duyên hải miền Trung.</w:t>
      </w:r>
    </w:p>
    <w:p w:rsidR="003F4C45" w:rsidRDefault="003F4C45" w:rsidP="00553B14">
      <w:pPr>
        <w:spacing w:after="0"/>
        <w:rPr>
          <w:rFonts w:ascii="Times New Roman" w:hAnsi="Times New Roman" w:cs="Times New Roman"/>
          <w:sz w:val="28"/>
          <w:szCs w:val="28"/>
          <w:lang w:val="vi-VN"/>
        </w:rPr>
      </w:pPr>
      <w:r>
        <w:rPr>
          <w:rFonts w:ascii="Times New Roman" w:hAnsi="Times New Roman" w:cs="Times New Roman"/>
          <w:sz w:val="28"/>
          <w:szCs w:val="28"/>
          <w:lang w:val="vi-VN"/>
        </w:rPr>
        <w:t>D. Chè trồng nhiều ở Trung du và miền núi Bắc Bộ, Tây Nguyên.</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Câu 22: Khẳng định nào đúng dưới đây khi nói về phân bố các loại cây công nghiệp lâu năm ở nước ta?</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A. Cà phê được trồng chủ yếu trên đất đỏ badan ở Tây Nguyên, Đông Nam Bộ.</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B. Cao su được trồng chủ yếu trên đất badan ở Đông Nam Bộ và Tây Nguyên.</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 Điều được trồng nhiều nhất ở Duyên hải miền Trung.</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D. Dừa được trồng nhiều nhất ở Nam Trung Bộ.</w:t>
      </w:r>
    </w:p>
    <w:p w:rsidR="003F4C45" w:rsidRDefault="003F4C45" w:rsidP="00553B14">
      <w:pPr>
        <w:spacing w:after="0"/>
        <w:rPr>
          <w:rFonts w:ascii="Times New Roman" w:hAnsi="Times New Roman" w:cs="Times New Roman"/>
          <w:sz w:val="28"/>
          <w:szCs w:val="28"/>
          <w:lang w:val="vi-VN"/>
        </w:rPr>
      </w:pPr>
      <w:r>
        <w:rPr>
          <w:rFonts w:ascii="Times New Roman" w:hAnsi="Times New Roman" w:cs="Times New Roman"/>
          <w:sz w:val="28"/>
          <w:szCs w:val="28"/>
          <w:lang w:val="vi-VN"/>
        </w:rPr>
        <w:t>Câu 23: Dựa vào Atlat Địa lý Việt Nam trang 19, hãy cho biết cà phê được trồng chủ yếu ở vùng nào của nước ta?</w:t>
      </w:r>
    </w:p>
    <w:p w:rsidR="003F4C45" w:rsidRDefault="003F4C45" w:rsidP="00553B14">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A. Tây Nguyên.                                                B. Đông Nam Bộ.   </w:t>
      </w:r>
    </w:p>
    <w:p w:rsidR="003F4C45" w:rsidRDefault="003F4C45" w:rsidP="00553B14">
      <w:pPr>
        <w:spacing w:after="0"/>
        <w:rPr>
          <w:rFonts w:ascii="Times New Roman" w:hAnsi="Times New Roman" w:cs="Times New Roman"/>
          <w:sz w:val="28"/>
          <w:szCs w:val="28"/>
          <w:lang w:val="vi-VN"/>
        </w:rPr>
      </w:pPr>
      <w:r>
        <w:rPr>
          <w:rFonts w:ascii="Times New Roman" w:hAnsi="Times New Roman" w:cs="Times New Roman"/>
          <w:sz w:val="28"/>
          <w:szCs w:val="28"/>
          <w:lang w:val="vi-VN"/>
        </w:rPr>
        <w:t>C. Trung du và miền núi phía Bắc.                   D. Bắc Trung Bộ.</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Câu 24:</w:t>
      </w:r>
      <w:r w:rsidRPr="008D52A8">
        <w:rPr>
          <w:rFonts w:ascii="Times New Roman" w:hAnsi="Times New Roman" w:cs="Times New Roman"/>
          <w:sz w:val="28"/>
          <w:szCs w:val="28"/>
          <w:lang w:val="vi-VN"/>
        </w:rPr>
        <w:t xml:space="preserve"> </w:t>
      </w:r>
      <w:r>
        <w:rPr>
          <w:rFonts w:ascii="Times New Roman" w:hAnsi="Times New Roman" w:cs="Times New Roman"/>
          <w:sz w:val="28"/>
          <w:szCs w:val="28"/>
          <w:lang w:val="vi-VN"/>
        </w:rPr>
        <w:t>Dựa vào Atlat Địa lý Việt Nam trang 19, hãy cho biết cây dừa được trồng nhiều nhất ở vùng nào của nước ta?</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A. Đồng bằng sông Cửu Long.                          B. Duyên hải miền Trung.</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B. Trung du và miền núi phía Bắc.                    D. Tây Nguyên.</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Câu 25: Dựa vào Atlat Địa lý Việt Nam trang 19, hãy cho biết cây chè được trồng chủ yếu ở những vùng nào của nước ta?</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A. Trung du và miền núi Bắc Bộ, Tây Nguyên.</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B. Trung du và miền núi Bắc Bộ, Duyên hải miền Trung.</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 Tây Nguyên, Duyên hải miền Trung.</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D. Tây Nguyên, Đông Nam Bộ.</w:t>
      </w:r>
    </w:p>
    <w:p w:rsidR="003F4C45" w:rsidRDefault="003F4C45" w:rsidP="004F45F5">
      <w:pPr>
        <w:spacing w:after="0"/>
        <w:rPr>
          <w:rFonts w:ascii="Times New Roman" w:hAnsi="Times New Roman" w:cs="Times New Roman"/>
          <w:sz w:val="28"/>
          <w:szCs w:val="28"/>
          <w:lang w:val="vi-VN"/>
        </w:rPr>
      </w:pPr>
      <w:r>
        <w:rPr>
          <w:rFonts w:ascii="Times New Roman" w:hAnsi="Times New Roman" w:cs="Times New Roman"/>
          <w:sz w:val="28"/>
          <w:szCs w:val="28"/>
          <w:lang w:val="vi-VN"/>
        </w:rPr>
        <w:t>Câu 26: Dựa vào Atlat Địa lý Việt Nam trang 19, hãy cho biết cao su được trồng chủ yếu ở những vùng nào của nước ta?</w:t>
      </w:r>
    </w:p>
    <w:p w:rsidR="003F4C45" w:rsidRDefault="003F4C45" w:rsidP="004F45F5">
      <w:pPr>
        <w:spacing w:after="0"/>
        <w:rPr>
          <w:rFonts w:ascii="Times New Roman" w:hAnsi="Times New Roman" w:cs="Times New Roman"/>
          <w:sz w:val="28"/>
          <w:szCs w:val="28"/>
          <w:lang w:val="vi-VN"/>
        </w:rPr>
      </w:pPr>
      <w:r>
        <w:rPr>
          <w:rFonts w:ascii="Times New Roman" w:hAnsi="Times New Roman" w:cs="Times New Roman"/>
          <w:sz w:val="28"/>
          <w:szCs w:val="28"/>
          <w:lang w:val="vi-VN"/>
        </w:rPr>
        <w:t>A. Đông Nam Bộ, Tây Nguyên.               B. Đông Nam Bộ, Duyên hải miền Trung.</w:t>
      </w:r>
    </w:p>
    <w:p w:rsidR="003F4C45" w:rsidRDefault="003F4C45" w:rsidP="004F45F5">
      <w:pPr>
        <w:spacing w:after="0"/>
        <w:rPr>
          <w:rFonts w:ascii="Times New Roman" w:hAnsi="Times New Roman" w:cs="Times New Roman"/>
          <w:sz w:val="28"/>
          <w:szCs w:val="28"/>
          <w:lang w:val="vi-VN"/>
        </w:rPr>
      </w:pPr>
      <w:r>
        <w:rPr>
          <w:rFonts w:ascii="Times New Roman" w:hAnsi="Times New Roman" w:cs="Times New Roman"/>
          <w:sz w:val="28"/>
          <w:szCs w:val="28"/>
          <w:lang w:val="vi-VN"/>
        </w:rPr>
        <w:t>C. Tây Nguyên, Duyên hải miền Trung.  D. Tây Nguyên. Bắc Trung Bộ.</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Câu 27: Dựa vào Atlat Địa lý Việt Nam trang 19, hãy cho biết tỉ lệ diện tích trồng cây công nghiệp so với tổng diện tích gieo trồng của tỉnh Nghệ An đạt bao nhiêu %?</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A. Trên 30 – 50 %.                                 B. Trên 20 – 30 %.      </w:t>
      </w:r>
    </w:p>
    <w:p w:rsidR="003F4C45" w:rsidRDefault="003F4C45" w:rsidP="008D52A8">
      <w:pPr>
        <w:spacing w:after="0"/>
        <w:rPr>
          <w:rFonts w:ascii="Times New Roman" w:hAnsi="Times New Roman" w:cs="Times New Roman"/>
          <w:sz w:val="28"/>
          <w:szCs w:val="28"/>
          <w:lang w:val="vi-VN"/>
        </w:rPr>
      </w:pPr>
      <w:r>
        <w:rPr>
          <w:rFonts w:ascii="Times New Roman" w:hAnsi="Times New Roman" w:cs="Times New Roman"/>
          <w:sz w:val="28"/>
          <w:szCs w:val="28"/>
          <w:lang w:val="vi-VN"/>
        </w:rPr>
        <w:t>C. 10 – 20 %.                                         D. Dưới 10 %.</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Câu 28: Dựa vào Atlat Địa lý Việt Nam trang 19, hãy cho biết tỉnh nào dưới đây có tỉ lệ diện tích trồng cây công nghiệp so với tổng diện tích gieo trồng đạt 60 %?</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A. Đắc Nông.           B. Nghệ An.          C. Thái Nguyên.      D. Thừa Thiên – Huế.</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Câu 29: Dựa vào Atlat Địa lý Việt Nam trang 19, hãy cho biết tỉnh nào dưới đây có tỉ lệ diện tích trồng lúa so với diện tích trồng cây lương thực đạt 80 – 90 %?</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A. Quảng Nam.         B. Nghệ An.         C. An Giang.            D. Hà Giang.</w:t>
      </w:r>
    </w:p>
    <w:p w:rsidR="003F4C45" w:rsidRDefault="003F4C45" w:rsidP="00554319">
      <w:pPr>
        <w:spacing w:after="0"/>
        <w:rPr>
          <w:rFonts w:ascii="Times New Roman" w:hAnsi="Times New Roman" w:cs="Times New Roman"/>
          <w:sz w:val="28"/>
          <w:szCs w:val="28"/>
          <w:lang w:val="vi-VN"/>
        </w:rPr>
      </w:pPr>
      <w:r>
        <w:rPr>
          <w:rFonts w:ascii="Times New Roman" w:hAnsi="Times New Roman" w:cs="Times New Roman"/>
          <w:sz w:val="28"/>
          <w:szCs w:val="28"/>
          <w:lang w:val="vi-VN"/>
        </w:rPr>
        <w:t>Câu 30: Dựa vào Atlat Địa lý Việt Nam trang 19, hãy cho biết tỉnh nào dưới đây có tỉ lệ diện tích trồng lúa so với diện tích trồng cây lương thực lớn nhất?</w:t>
      </w:r>
    </w:p>
    <w:p w:rsidR="003F4C45" w:rsidRDefault="003F4C45" w:rsidP="00554319">
      <w:pPr>
        <w:spacing w:after="0"/>
        <w:rPr>
          <w:rFonts w:ascii="Times New Roman" w:hAnsi="Times New Roman" w:cs="Times New Roman"/>
          <w:sz w:val="28"/>
          <w:szCs w:val="28"/>
          <w:lang w:val="vi-VN"/>
        </w:rPr>
      </w:pPr>
      <w:r>
        <w:rPr>
          <w:rFonts w:ascii="Times New Roman" w:hAnsi="Times New Roman" w:cs="Times New Roman"/>
          <w:sz w:val="28"/>
          <w:szCs w:val="28"/>
          <w:lang w:val="vi-VN"/>
        </w:rPr>
        <w:t>A. An Giang.           B. Lâm Đồng.        C. Quảng Bình.        D. Bình Thuận.</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Câu 31: Dựa vào Atlat Địa lý Việt Nam trang 19, hãy cho biết tỉnh nào dưới đây có sản lượng thịt hơi xuất chuồng tính theo đầu người cao nhất?</w:t>
      </w:r>
    </w:p>
    <w:p w:rsidR="003F4C45" w:rsidRDefault="003F4C45" w:rsidP="0063553B">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A. Đồng Nai.          B. Kon Tum.           C. Quảng Bình.        D. Sơn La. </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Câu 32: Dựa vào Atlat Địa lý Việt Nam trang 19, hãy cho biết nhận xét nào dưới đây đúng về giá trị sản xuất ngành chăn nuôi trong tổng giá trị sản xuất nông nghiệp từ năm 2000 – 2007: </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A. Tỉ trọng ngành chăn nuôi tăng không liên tục qua các năm.</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B. Tỉ trọng ngành chăn nuôi tăng liên tục qua các năm.</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C. Tỉ trọng ngành chăn nuôi tăng liên tục, tăng được 5,1 %.</w:t>
      </w:r>
    </w:p>
    <w:p w:rsidR="003F4C45" w:rsidRDefault="003F4C45" w:rsidP="00861157">
      <w:pPr>
        <w:spacing w:after="0"/>
        <w:rPr>
          <w:rFonts w:ascii="Times New Roman" w:hAnsi="Times New Roman" w:cs="Times New Roman"/>
          <w:sz w:val="28"/>
          <w:szCs w:val="28"/>
          <w:lang w:val="vi-VN"/>
        </w:rPr>
      </w:pPr>
      <w:r>
        <w:rPr>
          <w:rFonts w:ascii="Times New Roman" w:hAnsi="Times New Roman" w:cs="Times New Roman"/>
          <w:sz w:val="28"/>
          <w:szCs w:val="28"/>
          <w:lang w:val="vi-VN"/>
        </w:rPr>
        <w:t>D. Tỉ trọng ngành chăn nuôi giảm liên tục, giảm 5,1 %.</w:t>
      </w:r>
    </w:p>
    <w:p w:rsidR="003F4C45" w:rsidRDefault="003F4C45" w:rsidP="007249DD">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Câu 33: Dựa vào Atlat Địa lý Việt Nam trang 19, hãy cho biết nhận xét nào dưới đây đúng về giá trị sản xuất cây công nghiệp trong tổng giá trị sản xuất ngành trồng trọt từ năm 2000 – 2007: </w:t>
      </w:r>
    </w:p>
    <w:p w:rsidR="003F4C45" w:rsidRDefault="003F4C45" w:rsidP="007249DD">
      <w:pPr>
        <w:spacing w:after="0"/>
        <w:rPr>
          <w:rFonts w:ascii="Times New Roman" w:hAnsi="Times New Roman" w:cs="Times New Roman"/>
          <w:sz w:val="28"/>
          <w:szCs w:val="28"/>
          <w:lang w:val="vi-VN"/>
        </w:rPr>
      </w:pPr>
      <w:r>
        <w:rPr>
          <w:rFonts w:ascii="Times New Roman" w:hAnsi="Times New Roman" w:cs="Times New Roman"/>
          <w:sz w:val="28"/>
          <w:szCs w:val="28"/>
          <w:lang w:val="vi-VN"/>
        </w:rPr>
        <w:t>A. Tỉ trọng giá trị sản xuất cây công nghiệp tăng không liên tục.</w:t>
      </w:r>
    </w:p>
    <w:p w:rsidR="003F4C45" w:rsidRDefault="003F4C45" w:rsidP="007249DD">
      <w:pPr>
        <w:spacing w:after="0"/>
        <w:rPr>
          <w:rFonts w:ascii="Times New Roman" w:hAnsi="Times New Roman" w:cs="Times New Roman"/>
          <w:sz w:val="28"/>
          <w:szCs w:val="28"/>
          <w:lang w:val="vi-VN"/>
        </w:rPr>
      </w:pPr>
      <w:r>
        <w:rPr>
          <w:rFonts w:ascii="Times New Roman" w:hAnsi="Times New Roman" w:cs="Times New Roman"/>
          <w:sz w:val="28"/>
          <w:szCs w:val="28"/>
          <w:lang w:val="vi-VN"/>
        </w:rPr>
        <w:t>B. Tỉ trọng giá trị sản xuất cây công nghiệp tăng liên tục.</w:t>
      </w:r>
    </w:p>
    <w:p w:rsidR="003F4C45" w:rsidRDefault="003F4C45" w:rsidP="007249DD">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 Tỉ trọng giá trị sản xuất cây công nghiệp tăng liên tục, tăng 1,6 % </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D. Tỉ trọng giá trị sản xuất cây công nghiệp giảm 1,6 % liên. </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Câu 34: Dựa vào Atlat Địa lý Việt Nam trang 19, hãy cho biết nhận xét nào dưới đây đúng về giá trị sản xuất cây lương thực trong tổng giá trị sản xuất ngành trồng trọt từ năm 2000 – 2007: </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A. Tỉ trọng giá trị sản xuất cây lương thực giảm liên tục, giảm 4,2 %.</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B.</w:t>
      </w:r>
      <w:r w:rsidRPr="004B6992">
        <w:rPr>
          <w:rFonts w:ascii="Times New Roman" w:hAnsi="Times New Roman" w:cs="Times New Roman"/>
          <w:sz w:val="28"/>
          <w:szCs w:val="28"/>
          <w:lang w:val="vi-VN"/>
        </w:rPr>
        <w:t xml:space="preserve"> </w:t>
      </w:r>
      <w:r>
        <w:rPr>
          <w:rFonts w:ascii="Times New Roman" w:hAnsi="Times New Roman" w:cs="Times New Roman"/>
          <w:sz w:val="28"/>
          <w:szCs w:val="28"/>
          <w:lang w:val="vi-VN"/>
        </w:rPr>
        <w:t>Tỉ trọng giá trị sản xuất cây lương thực giảm không liên tục.</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C. Tỉ trọng giá trị sản xuất cây lương thực giảm liên tục.</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D. Tỉ trọng giá trị sản xuất cây lương thực giảm liên tục, giảm 4,0 %.</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Câu 35: Khẳng định nào sai dưới đây khi nói về phân bố các loại cây công nghiệp hàng năm ở nước ta:</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A. Mía trồng nhiều ở Đồng bằng sông Cửu Long, Đông Nam Bộ, Bắc Trung Bộ.</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B. Lạc trồng nhiều ở đồng bằng Thanh - Nghệ - Tĩnh, Đông Nam Bộ, Đắc Lắc.</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C. Đậu tương trồng nhiều ở Trung du và miền núi Bắc Bộ, Đắc Lắc, Đồng Tháp.</w:t>
      </w:r>
    </w:p>
    <w:p w:rsidR="003F4C45" w:rsidRDefault="003F4C45" w:rsidP="004B6992">
      <w:pPr>
        <w:spacing w:after="0"/>
        <w:rPr>
          <w:rFonts w:ascii="Times New Roman" w:hAnsi="Times New Roman" w:cs="Times New Roman"/>
          <w:sz w:val="28"/>
          <w:szCs w:val="28"/>
          <w:lang w:val="vi-VN"/>
        </w:rPr>
      </w:pPr>
      <w:r>
        <w:rPr>
          <w:rFonts w:ascii="Times New Roman" w:hAnsi="Times New Roman" w:cs="Times New Roman"/>
          <w:sz w:val="28"/>
          <w:szCs w:val="28"/>
          <w:lang w:val="vi-VN"/>
        </w:rPr>
        <w:t>D. Đay trồng ở Đồng bằng sông Hồng.</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36: Khẳng định nào đúng dưới đây khi nói về phân bố các loại cây công nghiệp hàng năm ở nước ta:</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Vùng trồng cói lớn nhất là ven biển Ninh Bình, Thanh Hóa.</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B. Vùng trồng đay truyền thống là ở đồng bằng ven biển miền Trung.</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Đậu tương được trồng nhiều nhất ở Lâm Đồng, Đồng Tháp.</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D. Lạc được trồng nhiều ở Trung du và miền núi Bắc Bộ. </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37: Vùng trồng cây ăn quả lớn nhất nước ta là:</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A.Đồng bằng sông Cửu Long và Đông Nam Bộ.</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B. Đồng bằng sông Cửu Long và Trung du Bắc Bộ.</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Đông Nam Bộ và Trung du Bắc Bộ.</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D. Trung du Bắc Bộ và Tây Nguyên.</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38: Tỉnh nào ở Trung du Bắc Bộ nổi tiếng về trồng cây ăn quả?</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Bắc Giang.            B. Hà Giang.               C. Lào Cai.         D. Quảng Ninh.</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Câu 39: Nhận xét nào đúng khi nói về tỉ trọng của ngành chăn nuôi trong giá trị sản xuất nông nghiệp của nước ta: </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Tỉ trọng của ngành chăn nuôi tăng từng bước khá vững chắc.</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B. Tỉ trọng của ngành chăn nuôi không ổn định.</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Tỉ trọng các sản phẩm chăn nuôi không qua giết mổ  cao.</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D. Tỉ trọng của ngành chăn nuôi đã gần cân đối với tỉ trọng ngành trồng trọt.</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40: Điều kiện nào quan trọng nhất dưới đây để mở rộng quy mô ngành chăn nuôi ở nước ta hiện nay:</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Cơ sở thức ăn.                                    B. Giống gia súc, gia cầm.</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Nhân công.                                          D. Nguồn nước.</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41: Để hạn chế những thiêt hại cho ngành chăn nuôi</w:t>
      </w:r>
      <w:r>
        <w:rPr>
          <w:rFonts w:ascii="Times New Roman" w:hAnsi="Times New Roman" w:cs="Times New Roman"/>
          <w:sz w:val="28"/>
          <w:szCs w:val="28"/>
        </w:rPr>
        <w:t>, nước ta</w:t>
      </w:r>
      <w:r>
        <w:rPr>
          <w:rFonts w:ascii="Times New Roman" w:hAnsi="Times New Roman" w:cs="Times New Roman"/>
          <w:sz w:val="28"/>
          <w:szCs w:val="28"/>
          <w:lang w:val="vi-VN"/>
        </w:rPr>
        <w:t xml:space="preserve"> cần có biện pháp </w:t>
      </w:r>
      <w:r>
        <w:rPr>
          <w:rFonts w:ascii="Times New Roman" w:hAnsi="Times New Roman" w:cs="Times New Roman"/>
          <w:sz w:val="28"/>
          <w:szCs w:val="28"/>
        </w:rPr>
        <w:t xml:space="preserve">hữu hiệu </w:t>
      </w:r>
      <w:r>
        <w:rPr>
          <w:rFonts w:ascii="Times New Roman" w:hAnsi="Times New Roman" w:cs="Times New Roman"/>
          <w:sz w:val="28"/>
          <w:szCs w:val="28"/>
          <w:lang w:val="vi-VN"/>
        </w:rPr>
        <w:t>gì</w:t>
      </w:r>
      <w:r>
        <w:rPr>
          <w:rFonts w:ascii="Times New Roman" w:hAnsi="Times New Roman" w:cs="Times New Roman"/>
          <w:sz w:val="28"/>
          <w:szCs w:val="28"/>
        </w:rPr>
        <w:t xml:space="preserve"> dưới đây</w:t>
      </w:r>
      <w:r>
        <w:rPr>
          <w:rFonts w:ascii="Times New Roman" w:hAnsi="Times New Roman" w:cs="Times New Roman"/>
          <w:sz w:val="28"/>
          <w:szCs w:val="28"/>
          <w:lang w:val="vi-VN"/>
        </w:rPr>
        <w:t>?</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Phát triển dịch vụ thú y rộng khắp để phòng ngừa bệnh dịch.</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B. Mở rộng công suất các cơ sở chế biến thức ăn cho gia súc, gia cầm.</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Tăng cường lai tạo các giống vật nuôi mới có năng suất cao.</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D. Mở rộng thị trường xuất khẩu các sản phẩm chăn nuôi.</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42: Trong thời gian qua</w:t>
      </w:r>
      <w:r>
        <w:rPr>
          <w:rFonts w:ascii="Times New Roman" w:hAnsi="Times New Roman" w:cs="Times New Roman"/>
          <w:sz w:val="28"/>
          <w:szCs w:val="28"/>
        </w:rPr>
        <w:t>,</w:t>
      </w:r>
      <w:r>
        <w:rPr>
          <w:rFonts w:ascii="Times New Roman" w:hAnsi="Times New Roman" w:cs="Times New Roman"/>
          <w:sz w:val="28"/>
          <w:szCs w:val="28"/>
          <w:lang w:val="vi-VN"/>
        </w:rPr>
        <w:t xml:space="preserve"> ngành chăn nuôi nước ta nhiều lần bị thiệt hại lớn chủ yếu do nguyên nhân:</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Dịch bệnh xảy ra ở nhiều nơi.               B. Cơ sở thức ăn không đảm bảo.</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Không có thị trường tiêu thụ.                D. Cung ứng không đủ giống vật nuôi.</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43: Hình thức chăn nuôi nào đạt hiệu quả kinh tế cao nhất dưới đây?</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A. Chăn nuôi trang trại theo hình thức công nghiệp.</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B. Chăn thả tự nhiên trên đồng cỏ, tiết kiệm chi phí.</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Chăn nuôi kiểu chuồng trại, bán thâm canh.</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D. Chăn nuôi bán chuồng trại, thâm canh.</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Câu 44: Nguồn cung cấp thịt chủ yếu từ ngành chăn nuôi ở nước ta là:</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A. Thịt lợn và gia cầm.                              </w:t>
      </w:r>
      <w:r>
        <w:rPr>
          <w:rFonts w:ascii="Times New Roman" w:hAnsi="Times New Roman" w:cs="Times New Roman"/>
          <w:sz w:val="28"/>
          <w:szCs w:val="28"/>
        </w:rPr>
        <w:t xml:space="preserve"> </w:t>
      </w:r>
      <w:r>
        <w:rPr>
          <w:rFonts w:ascii="Times New Roman" w:hAnsi="Times New Roman" w:cs="Times New Roman"/>
          <w:sz w:val="28"/>
          <w:szCs w:val="28"/>
          <w:lang w:val="vi-VN"/>
        </w:rPr>
        <w:t>B. Thịt lợn và thịt bò.</w:t>
      </w:r>
    </w:p>
    <w:p w:rsidR="003F4C45" w:rsidRDefault="003F4C45" w:rsidP="005C05C2">
      <w:pPr>
        <w:spacing w:after="0"/>
        <w:rPr>
          <w:rFonts w:ascii="Times New Roman" w:hAnsi="Times New Roman" w:cs="Times New Roman"/>
          <w:sz w:val="28"/>
          <w:szCs w:val="28"/>
          <w:lang w:val="vi-VN"/>
        </w:rPr>
      </w:pPr>
      <w:r>
        <w:rPr>
          <w:rFonts w:ascii="Times New Roman" w:hAnsi="Times New Roman" w:cs="Times New Roman"/>
          <w:sz w:val="28"/>
          <w:szCs w:val="28"/>
          <w:lang w:val="vi-VN"/>
        </w:rPr>
        <w:t>C. Thịt bò và gia cầm.                                D. Thịt bò và thịt trâu.</w:t>
      </w:r>
    </w:p>
    <w:p w:rsidR="003F4C45" w:rsidRPr="005A5EBA" w:rsidRDefault="003F4C45" w:rsidP="005C05C2">
      <w:pPr>
        <w:spacing w:after="0"/>
        <w:rPr>
          <w:rFonts w:ascii="Times New Roman" w:hAnsi="Times New Roman" w:cs="Times New Roman"/>
          <w:sz w:val="28"/>
          <w:szCs w:val="28"/>
        </w:rPr>
      </w:pPr>
      <w:r>
        <w:rPr>
          <w:rFonts w:ascii="Times New Roman" w:hAnsi="Times New Roman" w:cs="Times New Roman"/>
          <w:sz w:val="28"/>
          <w:szCs w:val="28"/>
          <w:lang w:val="vi-VN"/>
        </w:rPr>
        <w:t>Câu 45: Ng</w:t>
      </w:r>
      <w:r>
        <w:rPr>
          <w:rFonts w:ascii="Times New Roman" w:hAnsi="Times New Roman" w:cs="Times New Roman"/>
          <w:sz w:val="28"/>
          <w:szCs w:val="28"/>
        </w:rPr>
        <w:t>ành chăn nuôi lợn và gia cầm ở Đồng bằng sông Hồng và Đồng bằng sông Cửu Long phát triển mạnh là do</w:t>
      </w:r>
    </w:p>
    <w:p w:rsidR="003F4C45" w:rsidRPr="005A5EBA" w:rsidRDefault="003F4C45" w:rsidP="005C05C2">
      <w:pPr>
        <w:spacing w:after="0"/>
        <w:rPr>
          <w:rFonts w:ascii="Times New Roman" w:hAnsi="Times New Roman" w:cs="Times New Roman"/>
          <w:sz w:val="28"/>
          <w:szCs w:val="28"/>
        </w:rPr>
      </w:pPr>
      <w:r>
        <w:rPr>
          <w:rFonts w:ascii="Times New Roman" w:hAnsi="Times New Roman" w:cs="Times New Roman"/>
          <w:sz w:val="28"/>
          <w:szCs w:val="28"/>
          <w:lang w:val="vi-VN"/>
        </w:rPr>
        <w:t xml:space="preserve">A. </w:t>
      </w:r>
      <w:r>
        <w:rPr>
          <w:rFonts w:ascii="Times New Roman" w:hAnsi="Times New Roman" w:cs="Times New Roman"/>
          <w:sz w:val="28"/>
          <w:szCs w:val="28"/>
        </w:rPr>
        <w:t>Nguồn thức ăn cho chăn nuôi dồi dào, đông dân.</w:t>
      </w:r>
    </w:p>
    <w:p w:rsidR="003F4C45" w:rsidRPr="003075F9" w:rsidRDefault="003F4C45" w:rsidP="005C05C2">
      <w:pPr>
        <w:spacing w:after="0"/>
        <w:rPr>
          <w:rFonts w:ascii="Times New Roman" w:hAnsi="Times New Roman" w:cs="Times New Roman"/>
          <w:sz w:val="28"/>
          <w:szCs w:val="28"/>
        </w:rPr>
      </w:pPr>
      <w:r>
        <w:rPr>
          <w:rFonts w:ascii="Times New Roman" w:hAnsi="Times New Roman" w:cs="Times New Roman"/>
          <w:sz w:val="28"/>
          <w:szCs w:val="28"/>
          <w:lang w:val="vi-VN"/>
        </w:rPr>
        <w:t>B. Người dân có truyền thống kinh nghiệm chăn nuôi</w:t>
      </w:r>
      <w:r>
        <w:rPr>
          <w:rFonts w:ascii="Times New Roman" w:hAnsi="Times New Roman" w:cs="Times New Roman"/>
          <w:sz w:val="28"/>
          <w:szCs w:val="28"/>
        </w:rPr>
        <w:t>.</w:t>
      </w:r>
    </w:p>
    <w:p w:rsidR="003F4C45" w:rsidRPr="005D053A" w:rsidRDefault="003F4C45" w:rsidP="005C05C2">
      <w:pPr>
        <w:spacing w:after="0"/>
        <w:rPr>
          <w:rFonts w:ascii="Times New Roman" w:hAnsi="Times New Roman" w:cs="Times New Roman"/>
          <w:sz w:val="28"/>
          <w:szCs w:val="28"/>
        </w:rPr>
      </w:pPr>
      <w:r>
        <w:rPr>
          <w:rFonts w:ascii="Times New Roman" w:hAnsi="Times New Roman" w:cs="Times New Roman"/>
          <w:sz w:val="28"/>
          <w:szCs w:val="28"/>
          <w:lang w:val="vi-VN"/>
        </w:rPr>
        <w:t xml:space="preserve">C. Dân cư tập trung </w:t>
      </w:r>
      <w:r>
        <w:rPr>
          <w:rFonts w:ascii="Times New Roman" w:hAnsi="Times New Roman" w:cs="Times New Roman"/>
          <w:sz w:val="28"/>
          <w:szCs w:val="28"/>
        </w:rPr>
        <w:t>đông, thị trường tiêu thụ lớn.</w:t>
      </w:r>
    </w:p>
    <w:p w:rsidR="003F4C45" w:rsidRDefault="003F4C45" w:rsidP="005C05C2">
      <w:pPr>
        <w:spacing w:after="0"/>
        <w:rPr>
          <w:rFonts w:ascii="Times New Roman" w:hAnsi="Times New Roman" w:cs="Times New Roman"/>
          <w:sz w:val="28"/>
          <w:szCs w:val="28"/>
        </w:rPr>
      </w:pPr>
      <w:r>
        <w:rPr>
          <w:rFonts w:ascii="Times New Roman" w:hAnsi="Times New Roman" w:cs="Times New Roman"/>
          <w:sz w:val="28"/>
          <w:szCs w:val="28"/>
          <w:lang w:val="vi-VN"/>
        </w:rPr>
        <w:t xml:space="preserve">D. </w:t>
      </w:r>
      <w:r>
        <w:rPr>
          <w:rFonts w:ascii="Times New Roman" w:hAnsi="Times New Roman" w:cs="Times New Roman"/>
          <w:sz w:val="28"/>
          <w:szCs w:val="28"/>
        </w:rPr>
        <w:t>Dịch vụ thú y phát triển, b</w:t>
      </w:r>
      <w:r>
        <w:rPr>
          <w:rFonts w:ascii="Times New Roman" w:hAnsi="Times New Roman" w:cs="Times New Roman"/>
          <w:sz w:val="28"/>
          <w:szCs w:val="28"/>
          <w:lang w:val="vi-VN"/>
        </w:rPr>
        <w:t xml:space="preserve">ệnh dịch </w:t>
      </w:r>
      <w:r>
        <w:rPr>
          <w:rFonts w:ascii="Times New Roman" w:hAnsi="Times New Roman" w:cs="Times New Roman"/>
          <w:sz w:val="28"/>
          <w:szCs w:val="28"/>
        </w:rPr>
        <w:t xml:space="preserve">ít </w:t>
      </w:r>
      <w:r>
        <w:rPr>
          <w:rFonts w:ascii="Times New Roman" w:hAnsi="Times New Roman" w:cs="Times New Roman"/>
          <w:sz w:val="28"/>
          <w:szCs w:val="28"/>
          <w:lang w:val="vi-VN"/>
        </w:rPr>
        <w:t>xảy ra.</w:t>
      </w:r>
    </w:p>
    <w:p w:rsidR="003F4C45" w:rsidRDefault="003F4C45" w:rsidP="005C05C2">
      <w:pPr>
        <w:spacing w:after="0"/>
        <w:rPr>
          <w:rFonts w:ascii="Times New Roman" w:hAnsi="Times New Roman" w:cs="Times New Roman"/>
          <w:sz w:val="28"/>
          <w:szCs w:val="28"/>
        </w:rPr>
      </w:pPr>
      <w:r>
        <w:rPr>
          <w:rFonts w:ascii="Times New Roman" w:hAnsi="Times New Roman" w:cs="Times New Roman"/>
          <w:sz w:val="28"/>
          <w:szCs w:val="28"/>
        </w:rPr>
        <w:t>Câu 46: Các tỉnh có ngành chăn nuôi gà công nghiệp phát triển mạnh thường có đặc điểm nổi bật là:</w:t>
      </w:r>
    </w:p>
    <w:p w:rsidR="003F4C45" w:rsidRDefault="003F4C45" w:rsidP="005C05C2">
      <w:pPr>
        <w:spacing w:after="0"/>
        <w:rPr>
          <w:rFonts w:ascii="Times New Roman" w:hAnsi="Times New Roman" w:cs="Times New Roman"/>
          <w:sz w:val="28"/>
          <w:szCs w:val="28"/>
        </w:rPr>
      </w:pPr>
      <w:r>
        <w:rPr>
          <w:rFonts w:ascii="Times New Roman" w:hAnsi="Times New Roman" w:cs="Times New Roman"/>
          <w:sz w:val="28"/>
          <w:szCs w:val="28"/>
        </w:rPr>
        <w:t>A. Giáp các thành phố lớn, có các cơ sở công nghiệp chế biến thịt.</w:t>
      </w:r>
    </w:p>
    <w:p w:rsidR="003F4C45" w:rsidRDefault="003F4C45" w:rsidP="005C05C2">
      <w:pPr>
        <w:spacing w:after="0"/>
        <w:rPr>
          <w:rFonts w:ascii="Times New Roman" w:hAnsi="Times New Roman" w:cs="Times New Roman"/>
          <w:sz w:val="28"/>
          <w:szCs w:val="28"/>
        </w:rPr>
      </w:pPr>
      <w:r>
        <w:rPr>
          <w:rFonts w:ascii="Times New Roman" w:hAnsi="Times New Roman" w:cs="Times New Roman"/>
          <w:sz w:val="28"/>
          <w:szCs w:val="28"/>
        </w:rPr>
        <w:t>B. Có nguồn thức ăn dồi dào từ ngành trồng trọt, từ công nghiệp.</w:t>
      </w:r>
    </w:p>
    <w:p w:rsidR="003F4C45" w:rsidRDefault="003F4C45" w:rsidP="005C05C2">
      <w:pPr>
        <w:spacing w:after="0"/>
        <w:rPr>
          <w:rFonts w:ascii="Times New Roman" w:hAnsi="Times New Roman" w:cs="Times New Roman"/>
          <w:sz w:val="28"/>
          <w:szCs w:val="28"/>
        </w:rPr>
      </w:pPr>
      <w:r>
        <w:rPr>
          <w:rFonts w:ascii="Times New Roman" w:hAnsi="Times New Roman" w:cs="Times New Roman"/>
          <w:sz w:val="28"/>
          <w:szCs w:val="28"/>
        </w:rPr>
        <w:t>C. Đông dân cư, mật độ rất cao, nhu cầu tiêu thụ thịt gà lớn.</w:t>
      </w:r>
    </w:p>
    <w:p w:rsidR="003F4C45" w:rsidRPr="005A5EBA" w:rsidRDefault="003F4C45" w:rsidP="005C05C2">
      <w:pPr>
        <w:spacing w:after="0"/>
        <w:rPr>
          <w:rFonts w:ascii="Times New Roman" w:hAnsi="Times New Roman" w:cs="Times New Roman"/>
          <w:sz w:val="28"/>
          <w:szCs w:val="28"/>
        </w:rPr>
      </w:pPr>
      <w:r>
        <w:rPr>
          <w:rFonts w:ascii="Times New Roman" w:hAnsi="Times New Roman" w:cs="Times New Roman"/>
          <w:sz w:val="28"/>
          <w:szCs w:val="28"/>
        </w:rPr>
        <w:t>D. Dịch vụ thú y phát triển tốt, ít có bệnh dịch xảy ra ở gà.</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47: Cơ sở thức ăn chủ yếu cho ngành chăn nuôi gia súc ăn cỏ là:</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Các đồng cỏ tự nhiên.                                  B. Các đồng cỏ do nông dân trồng.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Thức ăn chế biến công nghiệp.                    D.Thức ăn từ hoa màu lương thực.</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48: Đàn trâu của nước ta được nuôi nhiều nhất ở vùng nào dưới đây?</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Trung du và miền núi Bắc Bộ, Bắc Trung Bộ.</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B. Trung du và miền núi Bắc Bộ, Đồng bằng sông Hồng.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Bắc Trung Bộ, Đồng bằng sông Cửu Long.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D. Đồng bằng sông Hồng, Đồng bằng sông Cửu Long.</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Câu 49: Đàn bò của nước ta được nuôi nhiều nhất ở vùng nào dưới đây?</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Bắc Trung Bộ, Duyên hải Nam Trung Bộ, Tây Nguyên.</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B. Bắc Trung Bộ, Duyên hải Nam Trung Bộ, Đông Nam Bộ.</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C. Duyên hải Nam Trung Bộ, Đông Nam Bộ, Tây Nguyên.</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D. Duyên hải Nam Trung Bộ, Tây Nguyên, Đồng bằng sông Cửu Long.</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Câu 50: Chăn nuôi bò sữa của nước ta phát triển mạnh ở vùng nào dưới đây?</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A. Ven các thành phố lớn, đông dân.</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B. Trên các cao nguyên ở Trung du vùng núi phía Bắc.</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C. Trên các cao nguyên badan ở Tây Nguyên.</w:t>
      </w:r>
    </w:p>
    <w:p w:rsidR="003F4C45" w:rsidRDefault="003F4C45" w:rsidP="0051214E">
      <w:pPr>
        <w:spacing w:after="0"/>
        <w:rPr>
          <w:rFonts w:ascii="Times New Roman" w:hAnsi="Times New Roman" w:cs="Times New Roman"/>
          <w:sz w:val="28"/>
          <w:szCs w:val="28"/>
        </w:rPr>
      </w:pPr>
      <w:r>
        <w:rPr>
          <w:rFonts w:ascii="Times New Roman" w:hAnsi="Times New Roman" w:cs="Times New Roman"/>
          <w:sz w:val="28"/>
          <w:szCs w:val="28"/>
        </w:rPr>
        <w:t>D. Ở các tỉnh có nhiều đồng cỏ tự nhiên.</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51: Nguyên nhân nào làm cho số lượng đàn bò của cả nước tăng nhanh trong thời gian qua?</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Bò là vật dễ nuôi, hiệu quả kinh tế cao.      B. Thịt bò là nguồn thực phẩm chính.</w:t>
      </w:r>
    </w:p>
    <w:p w:rsidR="003F4C45" w:rsidRPr="002E7B48"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Vốn đầu tư cho chăn nuôi bò rất thấp.        D. Dịch bệnh không xảy ra ở bò.</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52: Nguyên nhân chủ yếu làm cho ngành chăn nuôi trâu của nước ta phát triển chậm trong thời gian qua là:</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Sức kéo đã được cơ giới hóa nhiều.              B. Vốn đầu tư cho nuôi trâu rất lớn.</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Thịt trâu khó tiêu thụ trên thị trường.            D. Bệnh dịch xảy ra liên miên.</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53: Thời gian qua, tổng đàn gia cầm nước ta nhiều lần biến động mạnh là do: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Bệnh dịch xảy ra.                                           B. Thiếu thức ăn.</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Thiếu giống tốt.                                              D. Thị trường tiêu thụ nhỏ hẹp.</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54: Nguyên nhân chính làm cho các sản phẩm chăn nuôi của nước ta khó xuất khẩu ra thị trường nước ngoài được là do: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Giống gia súc, gia cầm năng suất thấp, chất lượng chưa cao.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B. Người dân chưa biết cách phát triển chăn nuôi chất lượng cao.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Nguồn thức ăn không đảm bảo chất lượng để xuất khẩu.</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D. Thiếu các cơ sở chế biến sản phẩm chăn nuôi.</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 xml:space="preserve">Câu 55: Khó khăn lớn nhất trong việc tiêu thụ sản phẩm cây công nghiệp của nước ta trên thị trường là: </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A.Thị trường thế giới có nhiều biến động.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B. Thiếu các cơ sở chế biến sản phẩm cây công nghiệp.</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Thiên tai làm ảnh hưởng lớn đến chất lượng sản phẩm.</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D. Sản lượng cây công nghiệp quá lớn khó tiêu thụ.</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56: Nguyên nhân chính làm cho sản phẩm cây công nghiệp của nước ta khó nhập khẩu vào các nước phát triển là:</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Sản phẩm cây công nghiệp chưa đáp ứng được yêu cầu của họ.</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B. Mẫu mã sản phẩm không đẹp, chưa biết cách quảng cáo.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Trong sản xuất còn sử dụng nhiều phân hóa học, thuốc trừ sâu.</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D. Chi phí sản xuất lớn, giá thành sản phẩm quá cao.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56: Việt Nam giữ vị trí hàng đầu trên thế giới về xuất khẩu các loại sản phẩm cây công nghiệp nào dưới đây?</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Cà phê, điều và hồ tiêu.                        B. Cà phê, chè và bông.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 xml:space="preserve">C. Cao su, hồ tiêu và dừa.                          D. cao su, dừa và điều. </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Câu 57: Thế mạnh về tự nhiên cho phép nước ta phát triển các loại cây công nghiệp nhiệt đới và cận nhiệt đới đới là:</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A. Nước ta có khí hậu nhiệt đới ẩm gió mùa, phân hóa theo độ cao.</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B. Nước ta có nhiều loại đất khác nhau thích hợp với nhiều loại cây trồng.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C. Địa hình nước ta chủ yếu là đồi núi và cao nguyên khá bằng phẳng.</w:t>
      </w:r>
    </w:p>
    <w:p w:rsidR="003F4C45" w:rsidRDefault="003F4C45" w:rsidP="004B6992">
      <w:pPr>
        <w:spacing w:after="0"/>
        <w:rPr>
          <w:rFonts w:ascii="Times New Roman" w:hAnsi="Times New Roman" w:cs="Times New Roman"/>
          <w:sz w:val="28"/>
          <w:szCs w:val="28"/>
        </w:rPr>
      </w:pPr>
      <w:r>
        <w:rPr>
          <w:rFonts w:ascii="Times New Roman" w:hAnsi="Times New Roman" w:cs="Times New Roman"/>
          <w:sz w:val="28"/>
          <w:szCs w:val="28"/>
        </w:rPr>
        <w:t>D. Mạng lưới sông ngòi dày đặc, cung cấp nước tưới thường xuyên.</w:t>
      </w:r>
    </w:p>
    <w:p w:rsidR="003F4C45" w:rsidRPr="00E06423"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 xml:space="preserve">Câu 58: </w:t>
      </w:r>
      <w:r>
        <w:rPr>
          <w:rFonts w:ascii="Times New Roman" w:hAnsi="Times New Roman" w:cs="Times New Roman"/>
          <w:sz w:val="28"/>
          <w:szCs w:val="28"/>
          <w:lang w:val="vi-VN"/>
        </w:rPr>
        <w:t xml:space="preserve">Dựa vào Atlat Địa lý Việt Nam trang 19, hãy cho biết nhận xét </w:t>
      </w:r>
      <w:r>
        <w:rPr>
          <w:rFonts w:ascii="Times New Roman" w:hAnsi="Times New Roman" w:cs="Times New Roman"/>
          <w:sz w:val="28"/>
          <w:szCs w:val="28"/>
        </w:rPr>
        <w:t xml:space="preserve">nào </w:t>
      </w:r>
      <w:r>
        <w:rPr>
          <w:rFonts w:ascii="Times New Roman" w:hAnsi="Times New Roman" w:cs="Times New Roman"/>
          <w:sz w:val="28"/>
          <w:szCs w:val="28"/>
          <w:lang w:val="vi-VN"/>
        </w:rPr>
        <w:t xml:space="preserve">đúng về </w:t>
      </w:r>
      <w:r>
        <w:rPr>
          <w:rFonts w:ascii="Times New Roman" w:hAnsi="Times New Roman" w:cs="Times New Roman"/>
          <w:sz w:val="28"/>
          <w:szCs w:val="28"/>
        </w:rPr>
        <w:t xml:space="preserve">tình hình sản xuất lúa của nước ta  từ năm </w:t>
      </w:r>
      <w:r>
        <w:rPr>
          <w:rFonts w:ascii="Times New Roman" w:hAnsi="Times New Roman" w:cs="Times New Roman"/>
          <w:sz w:val="28"/>
          <w:szCs w:val="28"/>
          <w:lang w:val="vi-VN"/>
        </w:rPr>
        <w:t>2000 – 2007:</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A. Sản lượng lúa tăng liên tục, tăng 1,1 lần.</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B. Diện tích trồng lúa tăng liên tục.</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C. Năng xuất lúa tăng không liên tục.</w:t>
      </w:r>
    </w:p>
    <w:p w:rsidR="003F4C45" w:rsidRPr="00E06423"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D. Diện tích lúa và năng xuất lúa đều tăng liên tục.</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 xml:space="preserve">Câu 59: </w:t>
      </w:r>
      <w:r>
        <w:rPr>
          <w:rFonts w:ascii="Times New Roman" w:hAnsi="Times New Roman" w:cs="Times New Roman"/>
          <w:sz w:val="28"/>
          <w:szCs w:val="28"/>
          <w:lang w:val="vi-VN"/>
        </w:rPr>
        <w:t xml:space="preserve">Dựa vào Atlat Địa lý Việt Nam trang 19, hãy cho biết nhận xét nào dưới đây đúng về </w:t>
      </w:r>
      <w:r>
        <w:rPr>
          <w:rFonts w:ascii="Times New Roman" w:hAnsi="Times New Roman" w:cs="Times New Roman"/>
          <w:sz w:val="28"/>
          <w:szCs w:val="28"/>
        </w:rPr>
        <w:t>năng suất lúa của nước ta từ năm 2000 – 2007:</w:t>
      </w:r>
      <w:r>
        <w:rPr>
          <w:rFonts w:ascii="Times New Roman" w:hAnsi="Times New Roman" w:cs="Times New Roman"/>
          <w:sz w:val="28"/>
          <w:szCs w:val="28"/>
          <w:lang w:val="vi-VN"/>
        </w:rPr>
        <w:t xml:space="preserve"> </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A. Năng suất lúa tăng liên tục, tăng 7,5 tạ/ha.</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B. Năng suất lúa tăng không liên tục qua các năm.</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C. Năng suất lúa tăng liên tục, tăng 7,4 tạ/ha.</w:t>
      </w:r>
    </w:p>
    <w:p w:rsidR="003F4C45" w:rsidRPr="00782E7C"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D. Năng suất lúa tăng khá đồng đều, tăng 7,3 tạ/ha.</w:t>
      </w:r>
    </w:p>
    <w:p w:rsidR="003F4C45"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 xml:space="preserve">Câu 60: </w:t>
      </w:r>
      <w:r>
        <w:rPr>
          <w:rFonts w:ascii="Times New Roman" w:hAnsi="Times New Roman" w:cs="Times New Roman"/>
          <w:sz w:val="28"/>
          <w:szCs w:val="28"/>
          <w:lang w:val="vi-VN"/>
        </w:rPr>
        <w:t xml:space="preserve">Dựa vào Atlat Địa lý Việt Nam trang 19, </w:t>
      </w:r>
      <w:r>
        <w:rPr>
          <w:rFonts w:ascii="Times New Roman" w:hAnsi="Times New Roman" w:cs="Times New Roman"/>
          <w:sz w:val="28"/>
          <w:szCs w:val="28"/>
        </w:rPr>
        <w:t>hãy cho biết nhận xét nào dưới đây đúng về diện tích của ba loại cây công nghiệp cà phê, cao su, điều:</w:t>
      </w:r>
    </w:p>
    <w:p w:rsidR="003F4C45" w:rsidRPr="00782E7C" w:rsidRDefault="003F4C45" w:rsidP="00E06423">
      <w:pPr>
        <w:spacing w:after="0"/>
        <w:rPr>
          <w:rFonts w:ascii="Times New Roman" w:hAnsi="Times New Roman" w:cs="Times New Roman"/>
          <w:sz w:val="28"/>
          <w:szCs w:val="28"/>
        </w:rPr>
      </w:pPr>
      <w:r>
        <w:rPr>
          <w:rFonts w:ascii="Times New Roman" w:hAnsi="Times New Roman" w:cs="Times New Roman"/>
          <w:sz w:val="28"/>
          <w:szCs w:val="28"/>
        </w:rPr>
        <w:t>A. Diện tích cà phê lớn nhất, đứng thứ hai là cao su, thấp nhất là điều.</w:t>
      </w:r>
    </w:p>
    <w:p w:rsidR="003F4C45" w:rsidRPr="00782E7C"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B. Diện tích điều nhỏ nhất, đứng thứ hai là cà phê, cao nhất cao su.</w:t>
      </w:r>
    </w:p>
    <w:p w:rsidR="003F4C45" w:rsidRPr="00782E7C"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C. Diện tích cà phê lớn nhất, đứng thứ hai là điều, thấp nhất là cao su.</w:t>
      </w:r>
    </w:p>
    <w:p w:rsidR="003F4C45" w:rsidRDefault="003F4C45" w:rsidP="003F759B">
      <w:pPr>
        <w:spacing w:after="0"/>
        <w:rPr>
          <w:rFonts w:ascii="Times New Roman" w:hAnsi="Times New Roman" w:cs="Times New Roman"/>
          <w:sz w:val="28"/>
          <w:szCs w:val="28"/>
        </w:rPr>
      </w:pP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D. Diện tích cao su nhỏ nhất, đứng thứ hai là điều, cao nhất là cà phê.</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Câu 61: Để phát huy có hiệu quả nền nông nghiệp nhiệt đới nước ta cần phát triển mạnh các loại cây trồng nào dưới đây?</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A. Cây công nghiệp và cây ăn quả.</w:t>
      </w:r>
    </w:p>
    <w:p w:rsidR="003F4C45" w:rsidRPr="00782E7C"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B. Cây công nghiệp và cây thực phẩm các loại.</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C. Cây thực phẩm, cây cảnh, cây hoa các loại.</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D. Cây công nghiệp, cây hoa các loại.</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Câu 62: Khẳng định nào đúng dưới đây khi nói về tình hình phát triển của ngành chăn nuôi nước ta trong những năm qua?</w:t>
      </w:r>
    </w:p>
    <w:p w:rsidR="003F4C45" w:rsidRDefault="003F4C45" w:rsidP="003F759B">
      <w:pPr>
        <w:spacing w:after="0"/>
        <w:rPr>
          <w:rFonts w:ascii="Times New Roman" w:hAnsi="Times New Roman" w:cs="Times New Roman"/>
          <w:sz w:val="28"/>
          <w:szCs w:val="28"/>
        </w:rPr>
      </w:pPr>
      <w:r>
        <w:rPr>
          <w:rFonts w:ascii="Times New Roman" w:hAnsi="Times New Roman" w:cs="Times New Roman"/>
          <w:sz w:val="28"/>
          <w:szCs w:val="28"/>
        </w:rPr>
        <w:t>A. Các sản phẩm không qua giết thịt chiếm tỉ trọng ngày càng cao trong giá trị sản xuất của ngành chăn nuôi.</w:t>
      </w:r>
    </w:p>
    <w:p w:rsidR="003F4C45" w:rsidRDefault="003F4C45" w:rsidP="00C72073">
      <w:pPr>
        <w:spacing w:after="0"/>
        <w:rPr>
          <w:rFonts w:ascii="Times New Roman" w:hAnsi="Times New Roman" w:cs="Times New Roman"/>
          <w:sz w:val="28"/>
          <w:szCs w:val="28"/>
        </w:rPr>
      </w:pPr>
      <w:r>
        <w:rPr>
          <w:rFonts w:ascii="Times New Roman" w:hAnsi="Times New Roman" w:cs="Times New Roman"/>
          <w:sz w:val="28"/>
          <w:szCs w:val="28"/>
        </w:rPr>
        <w:t>B. Các sản phẩm không qua giết thịt nhủ trứng sữa chiếm tỉ trọng ngày càng cao trong giá trị sản xuất của ngành nông nghiệp.</w:t>
      </w:r>
    </w:p>
    <w:p w:rsidR="003F4C45" w:rsidRDefault="003F4C45" w:rsidP="00C72073">
      <w:pPr>
        <w:spacing w:after="0"/>
        <w:rPr>
          <w:rFonts w:ascii="Times New Roman" w:hAnsi="Times New Roman" w:cs="Times New Roman"/>
          <w:sz w:val="28"/>
          <w:szCs w:val="28"/>
        </w:rPr>
      </w:pPr>
      <w:r>
        <w:rPr>
          <w:rFonts w:ascii="Times New Roman" w:hAnsi="Times New Roman" w:cs="Times New Roman"/>
          <w:sz w:val="28"/>
          <w:szCs w:val="28"/>
        </w:rPr>
        <w:t>C. Xu hướng nổi bật hiện nay là ngành chăn nuôi đang tiến mạnh lên sản xuất hàng hóa, chăn nuôi chủ yếu là quảng canh năng suất cao.</w:t>
      </w:r>
    </w:p>
    <w:p w:rsidR="003F4C45" w:rsidRDefault="003F4C45" w:rsidP="00C72073">
      <w:pPr>
        <w:spacing w:after="0"/>
        <w:rPr>
          <w:rFonts w:ascii="Times New Roman" w:hAnsi="Times New Roman" w:cs="Times New Roman"/>
          <w:sz w:val="28"/>
          <w:szCs w:val="28"/>
        </w:rPr>
      </w:pPr>
      <w:r>
        <w:rPr>
          <w:rFonts w:ascii="Times New Roman" w:hAnsi="Times New Roman" w:cs="Times New Roman"/>
          <w:sz w:val="28"/>
          <w:szCs w:val="28"/>
        </w:rPr>
        <w:t xml:space="preserve">D. </w:t>
      </w:r>
      <w:bookmarkStart w:id="0" w:name="_GoBack"/>
      <w:bookmarkEnd w:id="0"/>
      <w:r>
        <w:rPr>
          <w:rFonts w:ascii="Times New Roman" w:hAnsi="Times New Roman" w:cs="Times New Roman"/>
          <w:sz w:val="28"/>
          <w:szCs w:val="28"/>
        </w:rPr>
        <w:t>Giống gia súc gia cầm cho năng suất cao vẫn còn ít, dịch vụ thú y phát triển tốt, không có dịch bệnh xảy ra trên diện rộng.</w:t>
      </w:r>
    </w:p>
    <w:p w:rsidR="003F4C45" w:rsidRDefault="003F4C45" w:rsidP="00D82D32">
      <w:pPr>
        <w:spacing w:after="0"/>
        <w:jc w:val="center"/>
      </w:pPr>
      <w:r w:rsidRPr="000411EC">
        <w:rPr>
          <w:rFonts w:ascii="Times New Roman" w:hAnsi="Times New Roman" w:cs="Times New Roman"/>
          <w:b/>
          <w:bCs/>
          <w:sz w:val="28"/>
          <w:szCs w:val="28"/>
        </w:rPr>
        <w:t>Toàn bộ đáp án ở câu A</w:t>
      </w:r>
    </w:p>
    <w:sectPr w:rsidR="003F4C45" w:rsidSect="009B20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591B"/>
    <w:rsid w:val="00025CEE"/>
    <w:rsid w:val="00034120"/>
    <w:rsid w:val="00036B9D"/>
    <w:rsid w:val="000411EC"/>
    <w:rsid w:val="00066CAD"/>
    <w:rsid w:val="000D1D61"/>
    <w:rsid w:val="00111DB5"/>
    <w:rsid w:val="00170516"/>
    <w:rsid w:val="001752AD"/>
    <w:rsid w:val="001A6A32"/>
    <w:rsid w:val="00220EAE"/>
    <w:rsid w:val="00222369"/>
    <w:rsid w:val="0022582E"/>
    <w:rsid w:val="002E28B6"/>
    <w:rsid w:val="002E7B48"/>
    <w:rsid w:val="003075F9"/>
    <w:rsid w:val="003C59B6"/>
    <w:rsid w:val="003C73A5"/>
    <w:rsid w:val="003D6041"/>
    <w:rsid w:val="003D79BB"/>
    <w:rsid w:val="003F4C45"/>
    <w:rsid w:val="003F759B"/>
    <w:rsid w:val="0046114F"/>
    <w:rsid w:val="00465DC4"/>
    <w:rsid w:val="00473909"/>
    <w:rsid w:val="004B6992"/>
    <w:rsid w:val="004D6FCD"/>
    <w:rsid w:val="004F45F5"/>
    <w:rsid w:val="0051214E"/>
    <w:rsid w:val="00525464"/>
    <w:rsid w:val="00553B14"/>
    <w:rsid w:val="00554319"/>
    <w:rsid w:val="005A5EBA"/>
    <w:rsid w:val="005C05C2"/>
    <w:rsid w:val="005D053A"/>
    <w:rsid w:val="0063553B"/>
    <w:rsid w:val="00651283"/>
    <w:rsid w:val="00665379"/>
    <w:rsid w:val="0068090B"/>
    <w:rsid w:val="006E591B"/>
    <w:rsid w:val="007249DD"/>
    <w:rsid w:val="007526B9"/>
    <w:rsid w:val="00782E7C"/>
    <w:rsid w:val="00784639"/>
    <w:rsid w:val="00791AD0"/>
    <w:rsid w:val="00793BE9"/>
    <w:rsid w:val="00831333"/>
    <w:rsid w:val="00861157"/>
    <w:rsid w:val="008D52A8"/>
    <w:rsid w:val="00905C2D"/>
    <w:rsid w:val="009B20ED"/>
    <w:rsid w:val="009E5105"/>
    <w:rsid w:val="00A224DD"/>
    <w:rsid w:val="00A342D4"/>
    <w:rsid w:val="00A37A3F"/>
    <w:rsid w:val="00A71075"/>
    <w:rsid w:val="00A9256B"/>
    <w:rsid w:val="00B210BF"/>
    <w:rsid w:val="00B32F66"/>
    <w:rsid w:val="00B424E9"/>
    <w:rsid w:val="00B84025"/>
    <w:rsid w:val="00C72073"/>
    <w:rsid w:val="00CA5917"/>
    <w:rsid w:val="00CD7520"/>
    <w:rsid w:val="00D22477"/>
    <w:rsid w:val="00D82D32"/>
    <w:rsid w:val="00D96412"/>
    <w:rsid w:val="00DB5678"/>
    <w:rsid w:val="00E01C92"/>
    <w:rsid w:val="00E06423"/>
    <w:rsid w:val="00EA28F3"/>
    <w:rsid w:val="00EF2BB0"/>
    <w:rsid w:val="00F85C34"/>
    <w:rsid w:val="00FE343E"/>
    <w:rsid w:val="00FE45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E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394</TotalTime>
  <Pages>10</Pages>
  <Words>2899</Words>
  <Characters>16525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35</cp:revision>
  <dcterms:created xsi:type="dcterms:W3CDTF">2016-11-08T03:16:00Z</dcterms:created>
  <dcterms:modified xsi:type="dcterms:W3CDTF">2016-12-01T04:23:00Z</dcterms:modified>
</cp:coreProperties>
</file>